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78608" w14:textId="77777777" w:rsidR="00BA0CB7" w:rsidRDefault="00BA0CB7" w:rsidP="00BA0C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WHYTE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fl.1460)</w:t>
      </w:r>
    </w:p>
    <w:p w14:paraId="4F4DCED3" w14:textId="77777777" w:rsidR="00BA0CB7" w:rsidRDefault="00BA0CB7" w:rsidP="00BA0C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Canterbury. Draper.</w:t>
      </w:r>
    </w:p>
    <w:p w14:paraId="77046065" w14:textId="77777777" w:rsidR="00BA0CB7" w:rsidRDefault="00BA0CB7" w:rsidP="00BA0CB7">
      <w:pPr>
        <w:pStyle w:val="NoSpacing"/>
        <w:rPr>
          <w:rFonts w:cs="Times New Roman"/>
          <w:szCs w:val="24"/>
        </w:rPr>
      </w:pPr>
    </w:p>
    <w:p w14:paraId="7DF30A88" w14:textId="77777777" w:rsidR="00BA0CB7" w:rsidRDefault="00BA0CB7" w:rsidP="00BA0CB7">
      <w:pPr>
        <w:pStyle w:val="NoSpacing"/>
        <w:rPr>
          <w:rFonts w:cs="Times New Roman"/>
          <w:szCs w:val="24"/>
        </w:rPr>
      </w:pPr>
    </w:p>
    <w:p w14:paraId="6FE80FBF" w14:textId="77777777" w:rsidR="00BA0CB7" w:rsidRDefault="00BA0CB7" w:rsidP="00BA0C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1460</w:t>
      </w:r>
      <w:r>
        <w:rPr>
          <w:rFonts w:cs="Times New Roman"/>
          <w:szCs w:val="24"/>
        </w:rPr>
        <w:tab/>
        <w:t xml:space="preserve">John Broke of London, </w:t>
      </w:r>
      <w:proofErr w:type="spellStart"/>
      <w:r>
        <w:rPr>
          <w:rFonts w:cs="Times New Roman"/>
          <w:szCs w:val="24"/>
        </w:rPr>
        <w:t>sheargrinder</w:t>
      </w:r>
      <w:proofErr w:type="spellEnd"/>
      <w:r>
        <w:rPr>
          <w:rFonts w:cs="Times New Roman"/>
          <w:szCs w:val="24"/>
        </w:rPr>
        <w:t xml:space="preserve"> or bladesmith(q.v.), brought a </w:t>
      </w:r>
      <w:proofErr w:type="gramStart"/>
      <w:r>
        <w:rPr>
          <w:rFonts w:cs="Times New Roman"/>
          <w:szCs w:val="24"/>
        </w:rPr>
        <w:t>plaint</w:t>
      </w:r>
      <w:proofErr w:type="gramEnd"/>
    </w:p>
    <w:p w14:paraId="34B0F478" w14:textId="77777777" w:rsidR="00BA0CB7" w:rsidRDefault="00BA0CB7" w:rsidP="00BA0C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debt against him, Christopher </w:t>
      </w:r>
      <w:proofErr w:type="spellStart"/>
      <w:r>
        <w:rPr>
          <w:rFonts w:cs="Times New Roman"/>
          <w:szCs w:val="24"/>
        </w:rPr>
        <w:t>Quartron</w:t>
      </w:r>
      <w:proofErr w:type="spellEnd"/>
      <w:r>
        <w:rPr>
          <w:rFonts w:cs="Times New Roman"/>
          <w:szCs w:val="24"/>
        </w:rPr>
        <w:t xml:space="preserve"> of Canterbury(q.v.) and</w:t>
      </w:r>
    </w:p>
    <w:p w14:paraId="039F7098" w14:textId="77777777" w:rsidR="00BA0CB7" w:rsidRDefault="00BA0CB7" w:rsidP="00BA0C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Thomas Gregory of London, bladesmith(q.v.).</w:t>
      </w:r>
    </w:p>
    <w:p w14:paraId="16AF3842" w14:textId="77777777" w:rsidR="00BA0CB7" w:rsidRDefault="00BA0CB7" w:rsidP="00BA0C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940DB6">
          <w:rPr>
            <w:rStyle w:val="Hyperlink"/>
            <w:rFonts w:cs="Times New Roman"/>
            <w:szCs w:val="24"/>
          </w:rPr>
          <w:t>https://waalt.uh.edu/index.php/IDXCP40no797</w:t>
        </w:r>
      </w:hyperlink>
      <w:r>
        <w:rPr>
          <w:rFonts w:cs="Times New Roman"/>
          <w:szCs w:val="24"/>
        </w:rPr>
        <w:t xml:space="preserve"> )</w:t>
      </w:r>
    </w:p>
    <w:p w14:paraId="5B0E08ED" w14:textId="77777777" w:rsidR="00BA0CB7" w:rsidRDefault="00BA0CB7" w:rsidP="00BA0CB7">
      <w:pPr>
        <w:pStyle w:val="NoSpacing"/>
        <w:rPr>
          <w:rFonts w:cs="Times New Roman"/>
          <w:szCs w:val="24"/>
        </w:rPr>
      </w:pPr>
    </w:p>
    <w:p w14:paraId="44795AD7" w14:textId="77777777" w:rsidR="00BA0CB7" w:rsidRDefault="00BA0CB7" w:rsidP="00BA0CB7">
      <w:pPr>
        <w:pStyle w:val="NoSpacing"/>
        <w:rPr>
          <w:rFonts w:cs="Times New Roman"/>
          <w:szCs w:val="24"/>
        </w:rPr>
      </w:pPr>
    </w:p>
    <w:p w14:paraId="7E9ED5C6" w14:textId="77777777" w:rsidR="00BA0CB7" w:rsidRDefault="00BA0CB7" w:rsidP="00BA0C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April 2023</w:t>
      </w:r>
    </w:p>
    <w:p w14:paraId="4C508EA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465B7" w14:textId="77777777" w:rsidR="00BA0CB7" w:rsidRDefault="00BA0CB7" w:rsidP="009139A6">
      <w:r>
        <w:separator/>
      </w:r>
    </w:p>
  </w:endnote>
  <w:endnote w:type="continuationSeparator" w:id="0">
    <w:p w14:paraId="5EBD993F" w14:textId="77777777" w:rsidR="00BA0CB7" w:rsidRDefault="00BA0C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657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1A50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B47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E2072" w14:textId="77777777" w:rsidR="00BA0CB7" w:rsidRDefault="00BA0CB7" w:rsidP="009139A6">
      <w:r>
        <w:separator/>
      </w:r>
    </w:p>
  </w:footnote>
  <w:footnote w:type="continuationSeparator" w:id="0">
    <w:p w14:paraId="16A4B2F9" w14:textId="77777777" w:rsidR="00BA0CB7" w:rsidRDefault="00BA0C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F0A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FD28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191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CB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A0CB7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2655C"/>
  <w15:chartTrackingRefBased/>
  <w15:docId w15:val="{183C7E31-AAEB-4E5E-B12B-F659ED273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A0C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2023-04-17T06:39:00Z</dcterms:created>
  <dcterms:modified xsi:type="dcterms:W3CDTF">2023-04-17T06:40:00Z</dcterms:modified>
</cp:coreProperties>
</file>